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94" w:type="dxa"/>
        <w:jc w:val="center"/>
        <w:tblInd w:w="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644"/>
        <w:gridCol w:w="1702"/>
        <w:gridCol w:w="1134"/>
        <w:gridCol w:w="709"/>
        <w:gridCol w:w="3402"/>
        <w:gridCol w:w="992"/>
        <w:gridCol w:w="2911"/>
      </w:tblGrid>
      <w:tr w:rsidR="00983851" w:rsidRPr="003D196E" w:rsidTr="004A697C">
        <w:trPr>
          <w:trHeight w:val="855"/>
          <w:jc w:val="center"/>
        </w:trPr>
        <w:tc>
          <w:tcPr>
            <w:tcW w:w="11494" w:type="dxa"/>
            <w:gridSpan w:val="7"/>
            <w:tcBorders>
              <w:top w:val="nil"/>
              <w:left w:val="nil"/>
              <w:right w:val="nil"/>
            </w:tcBorders>
            <w:noWrap/>
            <w:vAlign w:val="center"/>
          </w:tcPr>
          <w:p w:rsidR="00983851" w:rsidRPr="00A55FF6" w:rsidRDefault="00983851" w:rsidP="00983851">
            <w:pPr>
              <w:widowControl/>
              <w:snapToGrid w:val="0"/>
              <w:ind w:firstLineChars="1050" w:firstLine="31680"/>
              <w:rPr>
                <w:rFonts w:ascii="????" w:eastAsia="????" w:hAnsi="????" w:cs="宋体"/>
                <w:color w:val="000000"/>
                <w:kern w:val="0"/>
                <w:sz w:val="32"/>
                <w:szCs w:val="32"/>
              </w:rPr>
            </w:pPr>
            <w:r w:rsidRPr="00A55FF6">
              <w:rPr>
                <w:rFonts w:ascii="宋体" w:eastAsia="???2006??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中國韓國</w:t>
            </w:r>
            <w:r w:rsidRPr="00A55FF6">
              <w:rPr>
                <w:rFonts w:ascii="宋体" w:eastAsia="???2006??" w:hAnsi="宋体" w:cs="宋体"/>
                <w:b/>
                <w:bCs/>
                <w:color w:val="FF0000"/>
                <w:kern w:val="0"/>
                <w:sz w:val="32"/>
                <w:szCs w:val="32"/>
              </w:rPr>
              <w:t>(</w:t>
            </w:r>
            <w:r w:rsidRPr="00A55FF6">
              <w:rPr>
                <w:rFonts w:ascii="宋体" w:eastAsia="???2006??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朝鮮</w:t>
            </w:r>
            <w:r w:rsidRPr="00A55FF6">
              <w:rPr>
                <w:rFonts w:ascii="宋体" w:eastAsia="???2006??" w:hAnsi="宋体" w:cs="宋体"/>
                <w:b/>
                <w:bCs/>
                <w:color w:val="FF0000"/>
                <w:kern w:val="0"/>
                <w:sz w:val="32"/>
                <w:szCs w:val="32"/>
              </w:rPr>
              <w:t>)</w:t>
            </w:r>
            <w:r w:rsidRPr="00A55FF6">
              <w:rPr>
                <w:rFonts w:ascii="宋体" w:eastAsia="???2006??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語敎育硏究學會</w:t>
            </w:r>
          </w:p>
          <w:p w:rsidR="00983851" w:rsidRPr="00DA1C6D" w:rsidRDefault="00983851" w:rsidP="00983851">
            <w:pPr>
              <w:widowControl/>
              <w:snapToGrid w:val="0"/>
              <w:spacing w:line="408" w:lineRule="auto"/>
              <w:ind w:firstLineChars="750" w:firstLine="31680"/>
              <w:rPr>
                <w:rFonts w:ascii="????" w:eastAsia="宋体" w:hAnsi="????" w:cs="宋体"/>
                <w:color w:val="000000"/>
                <w:kern w:val="0"/>
                <w:sz w:val="26"/>
                <w:szCs w:val="26"/>
                <w:lang w:eastAsia="zh-CN"/>
              </w:rPr>
            </w:pPr>
            <w:r w:rsidRPr="00010F44">
              <w:rPr>
                <w:rFonts w:ascii="????" w:eastAsia="????" w:hAnsi="????" w:cs="宋体"/>
                <w:color w:val="000000"/>
                <w:kern w:val="0"/>
                <w:sz w:val="26"/>
                <w:szCs w:val="26"/>
              </w:rPr>
              <w:t>Korean Language Teaching and Research Association of china</w:t>
            </w:r>
          </w:p>
          <w:p w:rsidR="00983851" w:rsidRPr="00CB6247" w:rsidRDefault="00983851" w:rsidP="00567F83">
            <w:pPr>
              <w:spacing w:line="360" w:lineRule="auto"/>
              <w:jc w:val="center"/>
              <w:rPr>
                <w:rFonts w:hAnsi="Batang"/>
                <w:b/>
                <w:sz w:val="30"/>
                <w:szCs w:val="30"/>
              </w:rPr>
            </w:pPr>
            <w:r w:rsidRPr="00CB6247">
              <w:rPr>
                <w:rFonts w:hAnsi="Batang" w:hint="eastAsia"/>
                <w:b/>
                <w:sz w:val="30"/>
                <w:szCs w:val="30"/>
              </w:rPr>
              <w:t>제</w:t>
            </w:r>
            <w:r w:rsidRPr="00CB6247">
              <w:rPr>
                <w:rFonts w:hAnsi="Batang"/>
                <w:b/>
                <w:sz w:val="30"/>
                <w:szCs w:val="30"/>
              </w:rPr>
              <w:t>1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회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장강삼각주지역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한국어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교육자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연수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프로그램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연수생</w:t>
            </w:r>
            <w:r w:rsidRPr="00CB6247">
              <w:rPr>
                <w:rFonts w:hAnsi="Batang"/>
                <w:b/>
                <w:sz w:val="30"/>
                <w:szCs w:val="30"/>
              </w:rPr>
              <w:t xml:space="preserve"> </w:t>
            </w:r>
            <w:r w:rsidRPr="00CB6247">
              <w:rPr>
                <w:rFonts w:hAnsi="Batang" w:hint="eastAsia"/>
                <w:b/>
                <w:sz w:val="30"/>
                <w:szCs w:val="30"/>
              </w:rPr>
              <w:t>등록</w:t>
            </w:r>
          </w:p>
          <w:p w:rsidR="00983851" w:rsidRDefault="00983851" w:rsidP="004A697C">
            <w:pPr>
              <w:spacing w:line="360" w:lineRule="auto"/>
              <w:jc w:val="center"/>
              <w:rPr>
                <w:rFonts w:ascii="宋体" w:eastAsia="宋体" w:hAnsi="宋体"/>
                <w:b/>
                <w:sz w:val="30"/>
                <w:szCs w:val="30"/>
                <w:lang w:eastAsia="zh-CN"/>
              </w:rPr>
            </w:pPr>
            <w:r w:rsidRPr="004A697C">
              <w:rPr>
                <w:rFonts w:ascii="宋体" w:eastAsia="宋体" w:hAnsi="宋体" w:hint="eastAsia"/>
                <w:b/>
                <w:sz w:val="30"/>
                <w:szCs w:val="30"/>
                <w:lang w:eastAsia="zh-CN"/>
              </w:rPr>
              <w:t>首届长江三角洲地区韩国语教师研修班学员注册</w:t>
            </w:r>
          </w:p>
          <w:p w:rsidR="00983851" w:rsidRPr="004A697C" w:rsidRDefault="00983851" w:rsidP="004A697C">
            <w:pPr>
              <w:spacing w:line="360" w:lineRule="auto"/>
              <w:jc w:val="center"/>
              <w:rPr>
                <w:rFonts w:ascii="宋体" w:eastAsia="宋体" w:hAnsi="宋体"/>
                <w:b/>
                <w:sz w:val="30"/>
                <w:szCs w:val="30"/>
                <w:lang w:eastAsia="zh-CN"/>
              </w:rPr>
            </w:pPr>
          </w:p>
        </w:tc>
      </w:tr>
      <w:tr w:rsidR="00983851" w:rsidRPr="009B4CDF" w:rsidTr="00524640">
        <w:trPr>
          <w:trHeight w:val="570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所属学校</w:t>
            </w:r>
          </w:p>
        </w:tc>
        <w:tc>
          <w:tcPr>
            <w:tcW w:w="113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学员名单</w:t>
            </w:r>
          </w:p>
        </w:tc>
        <w:tc>
          <w:tcPr>
            <w:tcW w:w="709" w:type="dxa"/>
            <w:noWrap/>
            <w:vAlign w:val="center"/>
          </w:tcPr>
          <w:p w:rsidR="00983851" w:rsidRPr="009B4CDF" w:rsidRDefault="00983851" w:rsidP="003F5DEA">
            <w:pPr>
              <w:widowControl/>
              <w:wordWrap/>
              <w:autoSpaceDE/>
              <w:autoSpaceDN/>
              <w:spacing w:line="360" w:lineRule="auto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34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电子邮箱</w:t>
            </w: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及电话</w:t>
            </w:r>
          </w:p>
        </w:tc>
        <w:tc>
          <w:tcPr>
            <w:tcW w:w="992" w:type="dxa"/>
            <w:noWrap/>
            <w:vAlign w:val="center"/>
          </w:tcPr>
          <w:p w:rsidR="00983851" w:rsidRPr="009B4CDF" w:rsidRDefault="00983851" w:rsidP="005B6BE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负责人</w:t>
            </w:r>
          </w:p>
        </w:tc>
        <w:tc>
          <w:tcPr>
            <w:tcW w:w="2911" w:type="dxa"/>
            <w:vAlign w:val="center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电子邮箱</w:t>
            </w: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及电话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eastAsia="宋体" w:hAnsi="Batang" w:cs="Batang" w:hint="eastAsia"/>
                <w:b/>
                <w:bCs/>
                <w:kern w:val="0"/>
                <w:sz w:val="21"/>
                <w:szCs w:val="21"/>
                <w:lang w:eastAsia="zh-CN"/>
              </w:rPr>
              <w:t>复旦大学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姜宝有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Style w:val="rcptname2"/>
                <w:rFonts w:ascii="宋体" w:eastAsia="宋体" w:hAnsi="宋体"/>
                <w:sz w:val="21"/>
                <w:szCs w:val="21"/>
                <w:lang w:eastAsia="zh-CN"/>
              </w:rPr>
            </w:pPr>
            <w:hyperlink r:id="rId6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byjiang@fudan.edu.cn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Style w:val="rcptname2"/>
                <w:rFonts w:ascii="宋体" w:eastAsia="宋体" w:hAnsi="宋体"/>
                <w:sz w:val="21"/>
                <w:szCs w:val="21"/>
                <w:lang w:eastAsia="zh-CN"/>
              </w:rPr>
              <w:t>13916284058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上海外国语大学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99084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金永奎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7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jyk@shisu.edu.cn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13761985425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上海海洋大学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全龙华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8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lhquan@shou.edu.cn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15692166192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上海商学院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  <w:lang w:eastAsia="zh-CN"/>
              </w:rPr>
              <w:t>申美花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9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  <w:lang w:eastAsia="zh-CN"/>
                </w:rPr>
                <w:t>shenxuan330@163.com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  <w:lang w:eastAsia="zh-CN"/>
              </w:rPr>
              <w:t>18017196733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2" w:type="dxa"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上海第二</w:t>
            </w:r>
          </w:p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工业大学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  <w:lang w:eastAsia="zh-CN"/>
              </w:rPr>
              <w:t>崔贞爱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10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zacui@sspu.cn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18817802461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上海</w:t>
            </w: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师范大学</w:t>
            </w: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旅游高等专科学校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金哲虎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11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jinzhehu1992@126.com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13661975408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2" w:type="dxa"/>
            <w:vAlign w:val="center"/>
          </w:tcPr>
          <w:p w:rsidR="00983851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200" w:firstLine="31680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上海</w:t>
            </w:r>
          </w:p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工商</w:t>
            </w: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外国语</w:t>
            </w: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金钟太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12" w:history="1">
              <w:r w:rsidRPr="0005088C">
                <w:rPr>
                  <w:rStyle w:val="Hyperlink"/>
                  <w:rFonts w:hAnsi="Batang"/>
                  <w:sz w:val="24"/>
                </w:rPr>
                <w:t>ztjin@fudan.edu.cn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18918815818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上海外国语大学</w:t>
            </w:r>
          </w:p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贤达学院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申昌顺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13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Shencs64@126.com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15821787966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南京大学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崔昌竻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14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cuichangle@nju.edu.cn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15295549302</w:t>
            </w:r>
          </w:p>
        </w:tc>
      </w:tr>
      <w:tr w:rsidR="00983851" w:rsidRPr="009B4CDF" w:rsidTr="0052464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南京师范大学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E71585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  <w:lang w:eastAsia="zh-CN"/>
              </w:rPr>
              <w:t>俞成勋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/>
                <w:szCs w:val="21"/>
                <w:lang w:eastAsia="zh-CN"/>
              </w:rPr>
            </w:pPr>
            <w:hyperlink r:id="rId15" w:history="1">
              <w:r w:rsidRPr="00EF64DC">
                <w:rPr>
                  <w:rStyle w:val="Hyperlink"/>
                  <w:szCs w:val="21"/>
                </w:rPr>
                <w:t>chengyun9358@yahoo.co.kr</w:t>
              </w:r>
            </w:hyperlink>
          </w:p>
          <w:p w:rsidR="00983851" w:rsidRPr="00E71585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/>
                <w:lang w:eastAsia="zh-CN"/>
              </w:rPr>
            </w:pPr>
            <w:r w:rsidRPr="00DB4E12">
              <w:rPr>
                <w:szCs w:val="21"/>
              </w:rPr>
              <w:t>18951084627</w:t>
            </w:r>
          </w:p>
        </w:tc>
      </w:tr>
      <w:tr w:rsidR="00983851" w:rsidRPr="009B4CDF" w:rsidTr="008B5A61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苏州大学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朴明淑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16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  <w:lang w:eastAsia="zh-CN"/>
                </w:rPr>
                <w:t>mspiao@126.com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18261452755</w:t>
            </w:r>
          </w:p>
        </w:tc>
      </w:tr>
      <w:tr w:rsidR="00983851" w:rsidRPr="009B4CDF" w:rsidTr="00BC1868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150" w:firstLine="31680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扬州大学</w:t>
            </w:r>
          </w:p>
        </w:tc>
        <w:tc>
          <w:tcPr>
            <w:tcW w:w="1134" w:type="dxa"/>
          </w:tcPr>
          <w:p w:rsidR="00983851" w:rsidRPr="00245A57" w:rsidRDefault="00983851" w:rsidP="00567F83">
            <w:pPr>
              <w:jc w:val="center"/>
              <w:rPr>
                <w:rFonts w:ascii="BatangChe" w:eastAsia="宋体" w:hAnsi="BatangChe" w:cs="宋体"/>
                <w:color w:val="000000"/>
                <w:szCs w:val="20"/>
                <w:lang w:eastAsia="zh-CN"/>
              </w:rPr>
            </w:pPr>
          </w:p>
        </w:tc>
        <w:tc>
          <w:tcPr>
            <w:tcW w:w="709" w:type="dxa"/>
          </w:tcPr>
          <w:p w:rsidR="00983851" w:rsidRPr="00245A57" w:rsidRDefault="00983851" w:rsidP="00567F83">
            <w:pPr>
              <w:jc w:val="center"/>
              <w:rPr>
                <w:rFonts w:ascii="宋体" w:eastAsia="宋体" w:hAnsi="宋体" w:cs="宋体"/>
                <w:szCs w:val="20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0E43D0" w:rsidRDefault="00983851" w:rsidP="00F32798">
            <w:pPr>
              <w:jc w:val="center"/>
              <w:rPr>
                <w:rFonts w:ascii="BatangChe" w:eastAsia="宋体" w:hAnsi="BatangChe" w:cs="宋体"/>
                <w:color w:val="00000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0"/>
              </w:rPr>
              <w:t>郑义</w:t>
            </w:r>
            <w:r>
              <w:rPr>
                <w:rFonts w:hAnsi="Batang" w:cs="Batang" w:hint="eastAsia"/>
                <w:color w:val="000000"/>
                <w:szCs w:val="20"/>
              </w:rPr>
              <w:t>香</w:t>
            </w:r>
          </w:p>
          <w:p w:rsidR="00983851" w:rsidRDefault="00983851" w:rsidP="00F32798">
            <w:pPr>
              <w:jc w:val="center"/>
              <w:rPr>
                <w:rFonts w:ascii="BatangChe" w:eastAsia="宋体" w:hAnsi="BatangChe"/>
                <w:color w:val="000000"/>
                <w:szCs w:val="20"/>
                <w:lang w:eastAsia="zh-CN"/>
              </w:rPr>
            </w:pPr>
          </w:p>
          <w:p w:rsidR="00983851" w:rsidRPr="00245A57" w:rsidRDefault="00983851" w:rsidP="00F32798">
            <w:pPr>
              <w:jc w:val="center"/>
              <w:rPr>
                <w:rFonts w:ascii="BatangChe" w:eastAsia="宋体" w:hAnsi="BatangChe" w:cs="宋体"/>
                <w:color w:val="000000"/>
                <w:szCs w:val="20"/>
                <w:lang w:eastAsia="zh-CN"/>
              </w:rPr>
            </w:pPr>
            <w:r>
              <w:rPr>
                <w:rFonts w:ascii="BatangChe" w:eastAsia="BatangChe" w:hAnsi="BatangChe" w:hint="eastAsia"/>
                <w:color w:val="000000"/>
                <w:szCs w:val="20"/>
              </w:rPr>
              <w:t>崔竹山</w:t>
            </w:r>
          </w:p>
        </w:tc>
        <w:tc>
          <w:tcPr>
            <w:tcW w:w="2911" w:type="dxa"/>
          </w:tcPr>
          <w:p w:rsidR="00983851" w:rsidRPr="000E43D0" w:rsidRDefault="00983851" w:rsidP="00F32798">
            <w:pPr>
              <w:jc w:val="center"/>
              <w:rPr>
                <w:rFonts w:ascii="宋体" w:eastAsia="宋体" w:hAnsi="宋体" w:cs="宋体"/>
                <w:szCs w:val="20"/>
                <w:lang w:eastAsia="zh-CN"/>
              </w:rPr>
            </w:pPr>
            <w:hyperlink r:id="rId17" w:history="1">
              <w:r w:rsidRPr="00A815FA">
                <w:rPr>
                  <w:rStyle w:val="Hyperlink"/>
                  <w:szCs w:val="20"/>
                </w:rPr>
                <w:t>yixiang@naver.com</w:t>
              </w:r>
            </w:hyperlink>
          </w:p>
          <w:p w:rsidR="00983851" w:rsidRPr="00996961" w:rsidRDefault="00983851" w:rsidP="00F32798">
            <w:pPr>
              <w:jc w:val="center"/>
              <w:rPr>
                <w:rFonts w:eastAsia="宋体" w:hAnsi="Batang" w:cs="宋体"/>
                <w:sz w:val="24"/>
                <w:lang w:eastAsia="zh-CN"/>
              </w:rPr>
            </w:pPr>
            <w:r>
              <w:rPr>
                <w:rFonts w:hAnsi="Batang"/>
              </w:rPr>
              <w:t>13813193160</w:t>
            </w:r>
          </w:p>
          <w:p w:rsidR="00983851" w:rsidRPr="00245A57" w:rsidRDefault="00983851" w:rsidP="00F32798">
            <w:pPr>
              <w:jc w:val="center"/>
              <w:rPr>
                <w:rFonts w:ascii="宋体" w:eastAsia="宋体" w:hAnsi="宋体" w:cs="宋体"/>
                <w:szCs w:val="20"/>
                <w:lang w:eastAsia="zh-CN"/>
              </w:rPr>
            </w:pPr>
            <w:r>
              <w:rPr>
                <w:szCs w:val="20"/>
              </w:rPr>
              <w:t>zhushancui@hanmail.net</w:t>
            </w:r>
          </w:p>
        </w:tc>
      </w:tr>
      <w:tr w:rsidR="00983851" w:rsidRPr="009B4CDF" w:rsidTr="007C08A1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盐城师范学院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金善子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18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  <w:lang w:eastAsia="zh-CN"/>
                </w:rPr>
                <w:t>y</w:t>
              </w:r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hw6309@daum.net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15962086171</w:t>
            </w:r>
          </w:p>
        </w:tc>
      </w:tr>
      <w:tr w:rsidR="00983851" w:rsidRPr="009B4CDF" w:rsidTr="003E538D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淮海工学院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金明华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19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minghua52@hanmail.net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15950743137</w:t>
            </w:r>
          </w:p>
        </w:tc>
      </w:tr>
      <w:tr w:rsidR="00983851" w:rsidRPr="009B4CDF" w:rsidTr="007C421A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徐州工程学院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徐中云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20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  <w:lang w:eastAsia="zh-CN"/>
                </w:rPr>
                <w:t>x</w:t>
              </w:r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</w:rPr>
                <w:t>zy4303@163.com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15105205053</w:t>
            </w:r>
          </w:p>
        </w:tc>
      </w:tr>
      <w:tr w:rsidR="00983851" w:rsidRPr="009B4CDF" w:rsidTr="00BF69F3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2" w:type="dxa"/>
            <w:vAlign w:val="center"/>
          </w:tcPr>
          <w:p w:rsidR="00983851" w:rsidRPr="00996961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50" w:firstLine="31680"/>
              <w:jc w:val="center"/>
              <w:rPr>
                <w:rFonts w:ascii="宋体" w:eastAsia="宋体" w:hAnsi="宋体"/>
                <w:b/>
                <w:bCs/>
                <w:color w:val="C00000"/>
                <w:kern w:val="0"/>
                <w:sz w:val="21"/>
                <w:szCs w:val="21"/>
                <w:lang w:eastAsia="zh-CN"/>
              </w:rPr>
            </w:pPr>
            <w:r w:rsidRPr="00996961">
              <w:rPr>
                <w:rFonts w:ascii="宋体" w:eastAsia="宋体" w:hAnsi="宋体" w:hint="eastAsia"/>
                <w:b/>
                <w:bCs/>
                <w:color w:val="C00000"/>
                <w:kern w:val="0"/>
                <w:sz w:val="21"/>
                <w:szCs w:val="21"/>
              </w:rPr>
              <w:t>常熟理工学院</w:t>
            </w:r>
          </w:p>
        </w:tc>
        <w:tc>
          <w:tcPr>
            <w:tcW w:w="1134" w:type="dxa"/>
          </w:tcPr>
          <w:p w:rsidR="00983851" w:rsidRPr="00996961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color w:val="C00000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851" w:rsidRPr="009B4CDF" w:rsidTr="00F926B9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hAnsi="Haansoft Batang" w:hint="eastAsia"/>
                <w:b/>
                <w:sz w:val="21"/>
                <w:szCs w:val="21"/>
                <w:lang w:eastAsia="zh-CN"/>
              </w:rPr>
              <w:t>南京工</w:t>
            </w:r>
            <w:r w:rsidRPr="009B4CDF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业职业</w:t>
            </w:r>
            <w:r w:rsidRPr="009B4CDF">
              <w:rPr>
                <w:rFonts w:hAnsi="Batang" w:cs="Batang" w:hint="eastAsia"/>
                <w:b/>
                <w:sz w:val="21"/>
                <w:szCs w:val="21"/>
                <w:lang w:eastAsia="zh-CN"/>
              </w:rPr>
              <w:t>技</w:t>
            </w:r>
            <w:r w:rsidRPr="009B4CDF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术学</w:t>
            </w:r>
            <w:r w:rsidRPr="009B4CDF">
              <w:rPr>
                <w:rFonts w:hAnsi="Batang" w:cs="Batang" w:hint="eastAsia"/>
                <w:b/>
                <w:sz w:val="21"/>
                <w:szCs w:val="21"/>
                <w:lang w:eastAsia="zh-CN"/>
              </w:rPr>
              <w:t>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8C3C12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9B4CDF">
              <w:rPr>
                <w:rFonts w:ascii="宋体" w:eastAsia="宋体" w:hAnsi="宋体" w:cs="宋体" w:hint="eastAsia"/>
                <w:sz w:val="21"/>
                <w:szCs w:val="21"/>
              </w:rPr>
              <w:t>刘</w:t>
            </w:r>
            <w:r w:rsidRPr="009B4CDF">
              <w:rPr>
                <w:rFonts w:hAnsi="Batang" w:cs="Batang" w:hint="eastAsia"/>
                <w:sz w:val="21"/>
                <w:szCs w:val="21"/>
              </w:rPr>
              <w:t>小玉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  <w:hyperlink r:id="rId21" w:history="1">
              <w:r w:rsidRPr="00397C03">
                <w:rPr>
                  <w:rStyle w:val="Hyperlink"/>
                  <w:rFonts w:ascii="Gulim" w:eastAsia="Gulim" w:hAnsi="Gulim"/>
                  <w:sz w:val="21"/>
                  <w:szCs w:val="21"/>
                </w:rPr>
                <w:t>caddying@hotmail.com</w:t>
              </w:r>
            </w:hyperlink>
          </w:p>
          <w:p w:rsidR="00983851" w:rsidRPr="008C3C12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Gulim" w:eastAsia="Gulim" w:hAnsi="Gulim"/>
                <w:sz w:val="21"/>
                <w:szCs w:val="21"/>
              </w:rPr>
              <w:t>15150586995</w:t>
            </w:r>
          </w:p>
        </w:tc>
      </w:tr>
      <w:tr w:rsidR="00983851" w:rsidRPr="009B4CDF" w:rsidTr="004D02C7">
        <w:trPr>
          <w:trHeight w:val="317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2" w:type="dxa"/>
            <w:vAlign w:val="center"/>
          </w:tcPr>
          <w:p w:rsidR="00983851" w:rsidRPr="00DD7800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 w:hAnsi="Haansoft Batang"/>
                <w:b/>
                <w:sz w:val="21"/>
                <w:szCs w:val="21"/>
                <w:lang w:eastAsia="zh-CN"/>
              </w:rPr>
            </w:pPr>
            <w:r>
              <w:rPr>
                <w:rFonts w:eastAsia="宋体" w:hAnsi="Haansoft Batang" w:hint="eastAsia"/>
                <w:b/>
                <w:sz w:val="21"/>
                <w:szCs w:val="21"/>
                <w:lang w:eastAsia="zh-CN"/>
              </w:rPr>
              <w:t>常州信息职业技术学院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8A1164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金文植</w:t>
            </w:r>
          </w:p>
        </w:tc>
        <w:tc>
          <w:tcPr>
            <w:tcW w:w="2911" w:type="dxa"/>
          </w:tcPr>
          <w:p w:rsidR="00983851" w:rsidRPr="00A21AB2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21AB2">
              <w:rPr>
                <w:rFonts w:ascii="宋体" w:eastAsia="宋体" w:hAnsi="宋体"/>
              </w:rPr>
              <w:t>12110120010@fudan.edu.cn</w:t>
            </w:r>
          </w:p>
          <w:p w:rsidR="00983851" w:rsidRPr="008A1164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  <w:r>
              <w:rPr>
                <w:rFonts w:ascii="Gulim" w:eastAsia="宋体" w:hAnsi="Gulim"/>
                <w:sz w:val="21"/>
                <w:szCs w:val="21"/>
                <w:lang w:eastAsia="zh-CN"/>
              </w:rPr>
              <w:t>13472413084</w:t>
            </w:r>
          </w:p>
        </w:tc>
      </w:tr>
      <w:tr w:rsidR="00983851" w:rsidRPr="009B4CDF" w:rsidTr="00717038">
        <w:trPr>
          <w:trHeight w:val="317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浙江外国语学院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文英子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22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yzmoon2000@hanmail.net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186-9859-3822</w:t>
            </w:r>
          </w:p>
        </w:tc>
      </w:tr>
      <w:tr w:rsidR="00983851" w:rsidRPr="009B4CDF" w:rsidTr="0067126B">
        <w:trPr>
          <w:trHeight w:val="317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杭州师范大学外国语学院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sz w:val="21"/>
                <w:szCs w:val="21"/>
              </w:rPr>
              <w:t>崔凤春</w:t>
            </w:r>
          </w:p>
        </w:tc>
        <w:tc>
          <w:tcPr>
            <w:tcW w:w="2911" w:type="dxa"/>
          </w:tcPr>
          <w:p w:rsidR="00983851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23" w:history="1">
              <w:r w:rsidRPr="00397C03">
                <w:rPr>
                  <w:rStyle w:val="Hyperlink"/>
                  <w:rFonts w:ascii="宋体" w:eastAsia="宋体" w:hAnsi="宋体"/>
                  <w:sz w:val="21"/>
                  <w:szCs w:val="21"/>
                </w:rPr>
                <w:t>Cuifch2013@163.com</w:t>
              </w:r>
            </w:hyperlink>
          </w:p>
          <w:p w:rsidR="00983851" w:rsidRPr="009B4CDF" w:rsidRDefault="00983851" w:rsidP="00F3279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15658186605</w:t>
            </w:r>
          </w:p>
        </w:tc>
      </w:tr>
      <w:tr w:rsidR="00983851" w:rsidRPr="009B4CDF" w:rsidTr="0015405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浙江树人大学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kern w:val="0"/>
                <w:sz w:val="21"/>
                <w:szCs w:val="21"/>
              </w:rPr>
              <w:t>金秉运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hyperlink r:id="rId24" w:history="1">
              <w:r w:rsidRPr="00397C03">
                <w:rPr>
                  <w:rStyle w:val="Hyperlink"/>
                  <w:rFonts w:ascii="宋体" w:eastAsia="宋体" w:hAnsi="宋体"/>
                  <w:kern w:val="0"/>
                  <w:sz w:val="21"/>
                  <w:szCs w:val="21"/>
                  <w:lang w:eastAsia="zh-CN"/>
                </w:rPr>
                <w:t>bykim1950@hanmail.net</w:t>
              </w:r>
            </w:hyperlink>
          </w:p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/>
                <w:sz w:val="21"/>
                <w:szCs w:val="21"/>
              </w:rPr>
              <w:t>15757104966</w:t>
            </w:r>
          </w:p>
        </w:tc>
      </w:tr>
      <w:tr w:rsidR="00983851" w:rsidRPr="009B4CDF" w:rsidTr="00A765CF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50" w:firstLine="31680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1702" w:type="dxa"/>
            <w:vAlign w:val="center"/>
          </w:tcPr>
          <w:p w:rsidR="00983851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50" w:firstLine="31680"/>
              <w:jc w:val="center"/>
              <w:rPr>
                <w:rFonts w:ascii="宋体" w:eastAsia="Malgun Gothic" w:hAnsi="宋体"/>
                <w:b/>
                <w:bCs/>
                <w:kern w:val="0"/>
                <w:sz w:val="21"/>
                <w:szCs w:val="21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浙江越秀</w:t>
            </w:r>
          </w:p>
          <w:p w:rsidR="00983851" w:rsidRPr="009B4CDF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50" w:firstLine="31680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</w:rPr>
              <w:t>外国语</w:t>
            </w:r>
            <w:r w:rsidRPr="009B4CDF"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大学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方龙男</w:t>
            </w: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851" w:rsidRPr="009B4CDF" w:rsidTr="00B22A9F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1702" w:type="dxa"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浙江旅游</w:t>
            </w:r>
          </w:p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职业学院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11" w:type="dxa"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</w:tr>
      <w:tr w:rsidR="00983851" w:rsidRPr="009B4CDF" w:rsidTr="00BF687E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1702" w:type="dxa"/>
            <w:vAlign w:val="center"/>
          </w:tcPr>
          <w:p w:rsidR="00983851" w:rsidRPr="009B4CDF" w:rsidRDefault="00983851" w:rsidP="00983851">
            <w:pPr>
              <w:widowControl/>
              <w:wordWrap/>
              <w:autoSpaceDE/>
              <w:autoSpaceDN/>
              <w:spacing w:line="360" w:lineRule="auto"/>
              <w:ind w:firstLineChars="150" w:firstLine="31680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1"/>
                <w:szCs w:val="21"/>
                <w:lang w:eastAsia="zh-CN"/>
              </w:rPr>
              <w:t>嘉兴学院</w:t>
            </w:r>
          </w:p>
        </w:tc>
        <w:tc>
          <w:tcPr>
            <w:tcW w:w="1134" w:type="dxa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E71585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wordWrap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  <w:lang w:eastAsia="zh-CN"/>
              </w:rPr>
              <w:t>朱景哲</w:t>
            </w:r>
          </w:p>
        </w:tc>
        <w:tc>
          <w:tcPr>
            <w:tcW w:w="2911" w:type="dxa"/>
          </w:tcPr>
          <w:p w:rsidR="00983851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/>
                <w:szCs w:val="21"/>
                <w:lang w:eastAsia="zh-CN"/>
              </w:rPr>
            </w:pPr>
            <w:hyperlink r:id="rId25" w:history="1">
              <w:r w:rsidRPr="00EF64DC">
                <w:rPr>
                  <w:rStyle w:val="Hyperlink"/>
                  <w:szCs w:val="21"/>
                </w:rPr>
                <w:t>hancheng2000@yahoo.co.kr</w:t>
              </w:r>
            </w:hyperlink>
          </w:p>
          <w:p w:rsidR="00983851" w:rsidRPr="00E71585" w:rsidRDefault="00983851" w:rsidP="00F32798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 w:rsidRPr="00DB4E12">
              <w:rPr>
                <w:szCs w:val="21"/>
              </w:rPr>
              <w:t>13282314908</w:t>
            </w:r>
          </w:p>
        </w:tc>
      </w:tr>
      <w:tr w:rsidR="00983851" w:rsidRPr="009B4CDF" w:rsidTr="00B452C5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851" w:rsidRPr="009B4CDF" w:rsidTr="00FC25FB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851" w:rsidRPr="009B4CDF" w:rsidTr="007D7FA0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1702" w:type="dxa"/>
            <w:noWrap/>
            <w:vAlign w:val="center"/>
          </w:tcPr>
          <w:p w:rsidR="00983851" w:rsidRPr="009B4CDF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983851" w:rsidRPr="008C3C12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</w:rPr>
            </w:pPr>
          </w:p>
        </w:tc>
      </w:tr>
      <w:tr w:rsidR="00983851" w:rsidRPr="009B4CDF" w:rsidTr="0080062E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1702" w:type="dxa"/>
            <w:noWrap/>
            <w:vAlign w:val="center"/>
          </w:tcPr>
          <w:p w:rsidR="00983851" w:rsidRPr="00DD7800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 w:hAnsi="Haansoft Batang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8A1164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</w:tr>
      <w:tr w:rsidR="00983851" w:rsidRPr="009B4CDF" w:rsidTr="00897ECD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1702" w:type="dxa"/>
            <w:noWrap/>
            <w:vAlign w:val="center"/>
          </w:tcPr>
          <w:p w:rsidR="00983851" w:rsidRPr="00DD7800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 w:hAnsi="Haansoft Batang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8A1164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noWrap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</w:tr>
      <w:tr w:rsidR="00983851" w:rsidRPr="009B4CDF" w:rsidTr="001007D1">
        <w:trPr>
          <w:trHeight w:val="315"/>
          <w:jc w:val="center"/>
        </w:trPr>
        <w:tc>
          <w:tcPr>
            <w:tcW w:w="644" w:type="dxa"/>
            <w:noWrap/>
            <w:vAlign w:val="center"/>
          </w:tcPr>
          <w:p w:rsidR="00983851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0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1702" w:type="dxa"/>
            <w:noWrap/>
            <w:vAlign w:val="center"/>
          </w:tcPr>
          <w:p w:rsidR="00983851" w:rsidRPr="00DD7800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eastAsia="宋体" w:hAnsi="Haansoft Batang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</w:tcPr>
          <w:p w:rsidR="00983851" w:rsidRPr="008A1164" w:rsidRDefault="00983851" w:rsidP="00567F83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</w:p>
        </w:tc>
        <w:tc>
          <w:tcPr>
            <w:tcW w:w="3402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noWrap/>
          </w:tcPr>
          <w:p w:rsidR="00983851" w:rsidRPr="005B6BEF" w:rsidRDefault="00983851" w:rsidP="00567F83">
            <w:pPr>
              <w:spacing w:line="360" w:lineRule="auto"/>
              <w:jc w:val="center"/>
              <w:rPr>
                <w:rFonts w:ascii="Gulim" w:eastAsia="宋体" w:hAnsi="Gulim"/>
                <w:sz w:val="21"/>
                <w:szCs w:val="21"/>
                <w:lang w:eastAsia="zh-CN"/>
              </w:rPr>
            </w:pPr>
          </w:p>
        </w:tc>
        <w:tc>
          <w:tcPr>
            <w:tcW w:w="2911" w:type="dxa"/>
          </w:tcPr>
          <w:p w:rsidR="00983851" w:rsidRPr="009B4CDF" w:rsidRDefault="00983851" w:rsidP="00567F83">
            <w:pPr>
              <w:spacing w:line="360" w:lineRule="auto"/>
              <w:jc w:val="center"/>
              <w:rPr>
                <w:rFonts w:ascii="Gulim" w:eastAsia="Gulim" w:hAnsi="Gulim"/>
                <w:sz w:val="21"/>
                <w:szCs w:val="21"/>
                <w:lang w:eastAsia="zh-CN"/>
              </w:rPr>
            </w:pPr>
          </w:p>
        </w:tc>
      </w:tr>
    </w:tbl>
    <w:p w:rsidR="00983851" w:rsidRPr="00D10888" w:rsidRDefault="00983851">
      <w:pPr>
        <w:rPr>
          <w:rFonts w:eastAsia="Malgun Gothic"/>
          <w:b/>
          <w:sz w:val="24"/>
        </w:rPr>
      </w:pPr>
    </w:p>
    <w:p w:rsidR="00983851" w:rsidRPr="00D10888" w:rsidRDefault="00983851" w:rsidP="0047313E">
      <w:pPr>
        <w:ind w:left="31680" w:hangingChars="300" w:firstLine="31680"/>
        <w:rPr>
          <w:b/>
          <w:sz w:val="24"/>
        </w:rPr>
      </w:pPr>
      <w:r w:rsidRPr="00D10888">
        <w:rPr>
          <w:b/>
          <w:sz w:val="24"/>
        </w:rPr>
        <w:t>[</w:t>
      </w:r>
      <w:r w:rsidRPr="00D10888">
        <w:rPr>
          <w:rFonts w:hint="eastAsia"/>
          <w:b/>
          <w:sz w:val="24"/>
        </w:rPr>
        <w:t>주</w:t>
      </w:r>
      <w:r w:rsidRPr="00D10888">
        <w:rPr>
          <w:b/>
          <w:sz w:val="24"/>
        </w:rPr>
        <w:t>]</w:t>
      </w:r>
      <w:r>
        <w:rPr>
          <w:b/>
          <w:sz w:val="24"/>
        </w:rPr>
        <w:t>: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정보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불통으로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학과장이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잘못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명기되었다면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양해</w:t>
      </w:r>
      <w:r>
        <w:rPr>
          <w:rFonts w:hint="eastAsia"/>
          <w:b/>
          <w:sz w:val="24"/>
        </w:rPr>
        <w:t>를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구함과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함께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꼭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전해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주시기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바라며</w:t>
      </w:r>
      <w:r>
        <w:rPr>
          <w:b/>
          <w:sz w:val="24"/>
        </w:rPr>
        <w:t>,</w:t>
      </w:r>
      <w:r w:rsidRPr="00D10888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모든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대학이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빠짐없이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동참할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수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있도록</w:t>
      </w:r>
      <w:r w:rsidRPr="00D10888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협조</w:t>
      </w:r>
      <w:r w:rsidRPr="00D10888">
        <w:rPr>
          <w:rFonts w:hint="eastAsia"/>
          <w:b/>
          <w:sz w:val="24"/>
        </w:rPr>
        <w:t>해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주시기</w:t>
      </w:r>
      <w:r w:rsidRPr="00D10888">
        <w:rPr>
          <w:b/>
          <w:sz w:val="24"/>
        </w:rPr>
        <w:t xml:space="preserve"> </w:t>
      </w:r>
      <w:r w:rsidRPr="00D10888">
        <w:rPr>
          <w:rFonts w:hint="eastAsia"/>
          <w:b/>
          <w:sz w:val="24"/>
        </w:rPr>
        <w:t>바랍니다</w:t>
      </w:r>
      <w:r w:rsidRPr="00D10888">
        <w:rPr>
          <w:b/>
          <w:sz w:val="24"/>
        </w:rPr>
        <w:t>.</w:t>
      </w:r>
    </w:p>
    <w:sectPr w:rsidR="00983851" w:rsidRPr="00D10888" w:rsidSect="004A697C">
      <w:headerReference w:type="default" r:id="rId26"/>
      <w:footerReference w:type="even" r:id="rId27"/>
      <w:footerReference w:type="default" r:id="rId28"/>
      <w:footerReference w:type="first" r:id="rId29"/>
      <w:pgSz w:w="11906" w:h="16838" w:code="9"/>
      <w:pgMar w:top="1134" w:right="1134" w:bottom="1134" w:left="1134" w:header="851" w:footer="851" w:gutter="0"/>
      <w:pgNumType w:start="0"/>
      <w:cols w:space="425"/>
      <w:noEndnote/>
      <w:titlePg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851" w:rsidRDefault="00983851" w:rsidP="00AE5241">
      <w:r>
        <w:separator/>
      </w:r>
    </w:p>
  </w:endnote>
  <w:endnote w:type="continuationSeparator" w:id="1">
    <w:p w:rsidR="00983851" w:rsidRDefault="00983851" w:rsidP="00AE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委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2006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????">
    <w:altName w:val="徜?"/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BatangChe">
    <w:altName w:val="Dotum"/>
    <w:panose1 w:val="00000000000000000000"/>
    <w:charset w:val="81"/>
    <w:family w:val="modern"/>
    <w:notTrueType/>
    <w:pitch w:val="fixed"/>
    <w:sig w:usb0="00000001" w:usb1="09060000" w:usb2="00000010" w:usb3="00000000" w:csb0="00080000" w:csb1="00000000"/>
  </w:font>
  <w:font w:name="Haansoft Batang"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Gulim">
    <w:altName w:val="萜茌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1" w:rsidRDefault="00983851" w:rsidP="001301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3851" w:rsidRDefault="00983851" w:rsidP="001301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1" w:rsidRDefault="00983851" w:rsidP="0013014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1" w:rsidRDefault="00983851">
    <w:pPr>
      <w:pStyle w:val="Footer"/>
      <w:jc w:val="center"/>
    </w:pPr>
  </w:p>
  <w:p w:rsidR="00983851" w:rsidRDefault="009838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851" w:rsidRDefault="00983851" w:rsidP="00AE5241">
      <w:r>
        <w:separator/>
      </w:r>
    </w:p>
  </w:footnote>
  <w:footnote w:type="continuationSeparator" w:id="1">
    <w:p w:rsidR="00983851" w:rsidRDefault="00983851" w:rsidP="00AE5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1" w:rsidRDefault="00983851" w:rsidP="0013014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97C"/>
    <w:rsid w:val="0000192F"/>
    <w:rsid w:val="00010DBF"/>
    <w:rsid w:val="00010F44"/>
    <w:rsid w:val="0005088C"/>
    <w:rsid w:val="000E43D0"/>
    <w:rsid w:val="001007D1"/>
    <w:rsid w:val="00110F75"/>
    <w:rsid w:val="0013014D"/>
    <w:rsid w:val="00154050"/>
    <w:rsid w:val="00245A57"/>
    <w:rsid w:val="00265D33"/>
    <w:rsid w:val="00397C03"/>
    <w:rsid w:val="003C4A40"/>
    <w:rsid w:val="003D196E"/>
    <w:rsid w:val="003E538D"/>
    <w:rsid w:val="003F5DEA"/>
    <w:rsid w:val="0047313E"/>
    <w:rsid w:val="004A697C"/>
    <w:rsid w:val="004D02C7"/>
    <w:rsid w:val="00524640"/>
    <w:rsid w:val="0053606C"/>
    <w:rsid w:val="00567F83"/>
    <w:rsid w:val="005B6BEF"/>
    <w:rsid w:val="0067126B"/>
    <w:rsid w:val="00717038"/>
    <w:rsid w:val="007C08A1"/>
    <w:rsid w:val="007C421A"/>
    <w:rsid w:val="007D7FA0"/>
    <w:rsid w:val="0080062E"/>
    <w:rsid w:val="00854DB4"/>
    <w:rsid w:val="00897ECD"/>
    <w:rsid w:val="008A1164"/>
    <w:rsid w:val="008B5A61"/>
    <w:rsid w:val="008C3C12"/>
    <w:rsid w:val="00983851"/>
    <w:rsid w:val="00990842"/>
    <w:rsid w:val="00996961"/>
    <w:rsid w:val="009B4CDF"/>
    <w:rsid w:val="00A21AB2"/>
    <w:rsid w:val="00A2376F"/>
    <w:rsid w:val="00A31FE6"/>
    <w:rsid w:val="00A55FF6"/>
    <w:rsid w:val="00A765CF"/>
    <w:rsid w:val="00A815FA"/>
    <w:rsid w:val="00AB7E2E"/>
    <w:rsid w:val="00AE5241"/>
    <w:rsid w:val="00B22A9F"/>
    <w:rsid w:val="00B452C5"/>
    <w:rsid w:val="00BC1868"/>
    <w:rsid w:val="00BF687E"/>
    <w:rsid w:val="00BF69F3"/>
    <w:rsid w:val="00CB6247"/>
    <w:rsid w:val="00D10888"/>
    <w:rsid w:val="00D207E6"/>
    <w:rsid w:val="00D90A46"/>
    <w:rsid w:val="00DA1C6D"/>
    <w:rsid w:val="00DB4E12"/>
    <w:rsid w:val="00DC1204"/>
    <w:rsid w:val="00DD7800"/>
    <w:rsid w:val="00E71585"/>
    <w:rsid w:val="00EF64DC"/>
    <w:rsid w:val="00F32798"/>
    <w:rsid w:val="00F926B9"/>
    <w:rsid w:val="00FC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7C"/>
    <w:pPr>
      <w:widowControl w:val="0"/>
      <w:wordWrap w:val="0"/>
      <w:autoSpaceDE w:val="0"/>
      <w:autoSpaceDN w:val="0"/>
      <w:jc w:val="both"/>
    </w:pPr>
    <w:rPr>
      <w:rFonts w:ascii="Batang" w:eastAsia="Batang" w:hAnsi="Times New Roman"/>
      <w:sz w:val="20"/>
      <w:szCs w:val="24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6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A697C"/>
    <w:rPr>
      <w:rFonts w:ascii="Batang" w:eastAsia="Batang" w:hAnsi="Times New Roman" w:cs="Times New Roman"/>
      <w:sz w:val="18"/>
      <w:szCs w:val="18"/>
      <w:lang w:eastAsia="ko-KR"/>
    </w:rPr>
  </w:style>
  <w:style w:type="paragraph" w:styleId="Footer">
    <w:name w:val="footer"/>
    <w:basedOn w:val="Normal"/>
    <w:link w:val="FooterChar"/>
    <w:uiPriority w:val="99"/>
    <w:rsid w:val="004A6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697C"/>
    <w:rPr>
      <w:rFonts w:ascii="Batang" w:eastAsia="Batang" w:hAnsi="Times New Roman" w:cs="Times New Roman"/>
      <w:sz w:val="18"/>
      <w:szCs w:val="18"/>
      <w:lang w:eastAsia="ko-KR"/>
    </w:rPr>
  </w:style>
  <w:style w:type="character" w:styleId="Hyperlink">
    <w:name w:val="Hyperlink"/>
    <w:basedOn w:val="DefaultParagraphFont"/>
    <w:uiPriority w:val="99"/>
    <w:rsid w:val="004A697C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4A697C"/>
    <w:rPr>
      <w:rFonts w:cs="Times New Roman"/>
    </w:rPr>
  </w:style>
  <w:style w:type="character" w:customStyle="1" w:styleId="rcptname2">
    <w:name w:val="rcptname2"/>
    <w:basedOn w:val="DefaultParagraphFont"/>
    <w:uiPriority w:val="99"/>
    <w:rsid w:val="004A69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hquan@shou.edu.cn" TargetMode="External"/><Relationship Id="rId13" Type="http://schemas.openxmlformats.org/officeDocument/2006/relationships/hyperlink" Target="mailto:Shencs64@126.com" TargetMode="External"/><Relationship Id="rId18" Type="http://schemas.openxmlformats.org/officeDocument/2006/relationships/hyperlink" Target="mailto:yhw6309@daum.net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mailto:caddying@hotmail.com" TargetMode="External"/><Relationship Id="rId7" Type="http://schemas.openxmlformats.org/officeDocument/2006/relationships/hyperlink" Target="mailto:jyk@shisu.edu.cn" TargetMode="External"/><Relationship Id="rId12" Type="http://schemas.openxmlformats.org/officeDocument/2006/relationships/hyperlink" Target="mailto:ztjin@fudan.edu.cn" TargetMode="External"/><Relationship Id="rId17" Type="http://schemas.openxmlformats.org/officeDocument/2006/relationships/hyperlink" Target="mailto:yixiang@naver.com" TargetMode="External"/><Relationship Id="rId25" Type="http://schemas.openxmlformats.org/officeDocument/2006/relationships/hyperlink" Target="mailto:hancheng2000@yahoo.co.kr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spiao@126.com" TargetMode="External"/><Relationship Id="rId20" Type="http://schemas.openxmlformats.org/officeDocument/2006/relationships/hyperlink" Target="mailto:xzy4303@163.com" TargetMode="External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mailto:byjiang@fudan.edu.cn" TargetMode="External"/><Relationship Id="rId11" Type="http://schemas.openxmlformats.org/officeDocument/2006/relationships/hyperlink" Target="mailto:jinzhehu1992@126.com" TargetMode="External"/><Relationship Id="rId24" Type="http://schemas.openxmlformats.org/officeDocument/2006/relationships/hyperlink" Target="mailto:bykim1950@hanmail.net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hengyun9358@yahoo.co.kr" TargetMode="External"/><Relationship Id="rId23" Type="http://schemas.openxmlformats.org/officeDocument/2006/relationships/hyperlink" Target="mailto:Cuifch2013@163.com" TargetMode="External"/><Relationship Id="rId28" Type="http://schemas.openxmlformats.org/officeDocument/2006/relationships/footer" Target="footer2.xml"/><Relationship Id="rId10" Type="http://schemas.openxmlformats.org/officeDocument/2006/relationships/hyperlink" Target="mailto:zacui@sspu.cn" TargetMode="External"/><Relationship Id="rId19" Type="http://schemas.openxmlformats.org/officeDocument/2006/relationships/hyperlink" Target="mailto:minghua52@hanmail.net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shenxuan330@163.com" TargetMode="External"/><Relationship Id="rId14" Type="http://schemas.openxmlformats.org/officeDocument/2006/relationships/hyperlink" Target="mailto:cuichangle@nju.edu.cn" TargetMode="External"/><Relationship Id="rId22" Type="http://schemas.openxmlformats.org/officeDocument/2006/relationships/hyperlink" Target="mailto:yzmoon2000@hanmail.net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344</Words>
  <Characters>1961</Characters>
  <Application>Microsoft Office Outlook</Application>
  <DocSecurity>0</DocSecurity>
  <Lines>0</Lines>
  <Paragraphs>0</Paragraphs>
  <ScaleCrop>false</ScaleCrop>
  <Company>复旦大学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中國韓國(朝鮮)語敎育硏究學會</dc:title>
  <dc:subject/>
  <dc:creator>A04</dc:creator>
  <cp:keywords/>
  <dc:description/>
  <cp:lastModifiedBy>微软用户</cp:lastModifiedBy>
  <cp:revision>2</cp:revision>
  <cp:lastPrinted>2015-03-05T06:46:00Z</cp:lastPrinted>
  <dcterms:created xsi:type="dcterms:W3CDTF">2015-03-05T06:46:00Z</dcterms:created>
  <dcterms:modified xsi:type="dcterms:W3CDTF">2015-03-05T06:46:00Z</dcterms:modified>
</cp:coreProperties>
</file>